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51" w:rsidRPr="0069165E" w:rsidRDefault="00DA6A51" w:rsidP="00D53014">
      <w:pPr>
        <w:jc w:val="center"/>
        <w:rPr>
          <w:sz w:val="26"/>
          <w:szCs w:val="26"/>
        </w:rPr>
      </w:pPr>
      <w:bookmarkStart w:id="0" w:name="_GoBack"/>
      <w:bookmarkEnd w:id="0"/>
      <w:r w:rsidRPr="0069165E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65</w:t>
      </w:r>
      <w:r w:rsidRPr="0069165E">
        <w:rPr>
          <w:sz w:val="26"/>
          <w:szCs w:val="26"/>
        </w:rPr>
        <w:t>/А</w:t>
      </w:r>
    </w:p>
    <w:p w:rsidR="00DA6A51" w:rsidRDefault="00DA6A51" w:rsidP="00522E39">
      <w:pPr>
        <w:pStyle w:val="BodyText"/>
        <w:spacing w:after="0"/>
        <w:jc w:val="center"/>
        <w:rPr>
          <w:sz w:val="26"/>
          <w:szCs w:val="26"/>
        </w:rPr>
      </w:pPr>
      <w:r w:rsidRPr="0069165E">
        <w:rPr>
          <w:sz w:val="26"/>
          <w:szCs w:val="26"/>
        </w:rPr>
        <w:t xml:space="preserve">на проект постановления администрации города «О внесении изменений  в постановление администрации города от 22.12.2015 № 364-па «Об утверждении муниципальной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годах» </w:t>
      </w:r>
      <w:r>
        <w:rPr>
          <w:sz w:val="26"/>
          <w:szCs w:val="26"/>
        </w:rPr>
        <w:t xml:space="preserve"> </w:t>
      </w:r>
      <w:r w:rsidRPr="0069165E">
        <w:rPr>
          <w:sz w:val="26"/>
          <w:szCs w:val="26"/>
        </w:rPr>
        <w:t>(в ред. от 28.03.2016</w:t>
      </w:r>
      <w:r>
        <w:rPr>
          <w:sz w:val="26"/>
          <w:szCs w:val="26"/>
        </w:rPr>
        <w:t xml:space="preserve"> </w:t>
      </w:r>
      <w:r w:rsidRPr="0069165E">
        <w:rPr>
          <w:sz w:val="26"/>
          <w:szCs w:val="26"/>
        </w:rPr>
        <w:t xml:space="preserve">№63-па, от 07.10.2016 </w:t>
      </w:r>
      <w:r>
        <w:rPr>
          <w:sz w:val="26"/>
          <w:szCs w:val="26"/>
        </w:rPr>
        <w:t xml:space="preserve">  </w:t>
      </w:r>
      <w:r w:rsidRPr="0069165E">
        <w:rPr>
          <w:sz w:val="26"/>
          <w:szCs w:val="26"/>
        </w:rPr>
        <w:t>№255-па, от 28.11.2016 №307-па, от 29.12.2016 №361-па, от 02.05.2017 № 106-па</w:t>
      </w:r>
      <w:r>
        <w:rPr>
          <w:sz w:val="26"/>
          <w:szCs w:val="26"/>
        </w:rPr>
        <w:t>, от 07.08.2017 №204-па</w:t>
      </w:r>
      <w:r w:rsidRPr="0069165E">
        <w:rPr>
          <w:sz w:val="26"/>
          <w:szCs w:val="26"/>
        </w:rPr>
        <w:t>)</w:t>
      </w:r>
    </w:p>
    <w:p w:rsidR="00DA6A51" w:rsidRPr="00D53014" w:rsidRDefault="00DA6A51" w:rsidP="00CE28BA">
      <w:pPr>
        <w:tabs>
          <w:tab w:val="left" w:pos="1470"/>
        </w:tabs>
        <w:jc w:val="center"/>
        <w:rPr>
          <w:sz w:val="26"/>
          <w:szCs w:val="26"/>
        </w:rPr>
      </w:pPr>
    </w:p>
    <w:p w:rsidR="00DA6A51" w:rsidRPr="00D53014" w:rsidRDefault="00DA6A51" w:rsidP="00CE28BA">
      <w:pPr>
        <w:jc w:val="both"/>
        <w:rPr>
          <w:sz w:val="26"/>
          <w:szCs w:val="26"/>
        </w:rPr>
      </w:pPr>
      <w:r w:rsidRPr="00D53014">
        <w:rPr>
          <w:sz w:val="26"/>
          <w:szCs w:val="26"/>
        </w:rPr>
        <w:t>г. Пыть-Ях</w:t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13 октября 2017</w:t>
      </w:r>
      <w:r w:rsidRPr="00D53014">
        <w:rPr>
          <w:sz w:val="26"/>
          <w:szCs w:val="26"/>
        </w:rPr>
        <w:t>г.</w:t>
      </w:r>
    </w:p>
    <w:p w:rsidR="00DA6A51" w:rsidRDefault="00DA6A51" w:rsidP="00314170">
      <w:pPr>
        <w:pStyle w:val="BodyText"/>
        <w:spacing w:after="0"/>
        <w:ind w:firstLine="567"/>
        <w:jc w:val="both"/>
        <w:rPr>
          <w:sz w:val="26"/>
          <w:szCs w:val="26"/>
        </w:rPr>
      </w:pPr>
    </w:p>
    <w:p w:rsidR="00DA6A51" w:rsidRDefault="00DA6A51" w:rsidP="00314170">
      <w:pPr>
        <w:pStyle w:val="BodyText"/>
        <w:spacing w:after="0"/>
        <w:ind w:firstLine="567"/>
        <w:jc w:val="both"/>
        <w:rPr>
          <w:sz w:val="26"/>
          <w:szCs w:val="26"/>
        </w:rPr>
      </w:pPr>
      <w:r w:rsidRPr="00D53014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 в постановление администрации города от 22.12.2015 № 364-па «Об утверждении муниципальной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годах» (в ред. от 28.03.2016 №63-па, от 07.10.2016 №255-па, от 28.11.2016 №307-па, от 29.12.2016 №361-па, от 02.05.2017 № 106-па</w:t>
      </w:r>
      <w:r>
        <w:rPr>
          <w:sz w:val="26"/>
          <w:szCs w:val="26"/>
        </w:rPr>
        <w:t>, от 07.08.2017 №204-па</w:t>
      </w:r>
      <w:r w:rsidRPr="00D53014">
        <w:rPr>
          <w:sz w:val="26"/>
          <w:szCs w:val="26"/>
        </w:rPr>
        <w:t xml:space="preserve">) (далее – проект постановления). </w:t>
      </w:r>
    </w:p>
    <w:p w:rsidR="00DA6A51" w:rsidRDefault="00DA6A51" w:rsidP="000D4864">
      <w:pPr>
        <w:pStyle w:val="BodyText"/>
        <w:spacing w:after="0"/>
        <w:ind w:firstLine="540"/>
        <w:jc w:val="both"/>
        <w:rPr>
          <w:sz w:val="26"/>
          <w:szCs w:val="26"/>
        </w:rPr>
      </w:pPr>
      <w:r w:rsidRPr="00993B96">
        <w:rPr>
          <w:sz w:val="26"/>
          <w:szCs w:val="26"/>
        </w:rPr>
        <w:t>В Счетно-контрольную палату</w:t>
      </w:r>
      <w:r>
        <w:rPr>
          <w:sz w:val="26"/>
          <w:szCs w:val="26"/>
        </w:rPr>
        <w:t xml:space="preserve"> Проект постановления поступил 13</w:t>
      </w:r>
      <w:r w:rsidRPr="00993B96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993B96">
        <w:rPr>
          <w:sz w:val="26"/>
          <w:szCs w:val="26"/>
        </w:rPr>
        <w:t xml:space="preserve">0.2017г.  </w:t>
      </w:r>
    </w:p>
    <w:p w:rsidR="00DA6A51" w:rsidRPr="00993B96" w:rsidRDefault="00DA6A51" w:rsidP="000D4864">
      <w:pPr>
        <w:ind w:firstLine="540"/>
        <w:jc w:val="both"/>
        <w:rPr>
          <w:sz w:val="26"/>
          <w:szCs w:val="26"/>
        </w:rPr>
      </w:pPr>
      <w:r w:rsidRPr="00993B96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DA6A51" w:rsidRPr="002B05D5" w:rsidRDefault="00DA6A51" w:rsidP="00314170">
      <w:pPr>
        <w:numPr>
          <w:ilvl w:val="0"/>
          <w:numId w:val="1"/>
        </w:numPr>
        <w:tabs>
          <w:tab w:val="clear" w:pos="34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2B05D5">
        <w:rPr>
          <w:sz w:val="26"/>
          <w:szCs w:val="26"/>
        </w:rPr>
        <w:t>Бюджетный кодекс Российской Федерации;</w:t>
      </w:r>
    </w:p>
    <w:p w:rsidR="00DA6A51" w:rsidRPr="002B05D5" w:rsidRDefault="00DA6A51" w:rsidP="00314170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6"/>
          <w:szCs w:val="26"/>
        </w:rPr>
      </w:pPr>
      <w:r w:rsidRPr="002B05D5">
        <w:rPr>
          <w:sz w:val="26"/>
          <w:szCs w:val="26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DA6A51" w:rsidRPr="002B05D5" w:rsidRDefault="00DA6A51" w:rsidP="0031417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2B05D5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изм.),</w:t>
      </w:r>
    </w:p>
    <w:p w:rsidR="00DA6A51" w:rsidRPr="00D53014" w:rsidRDefault="00DA6A51" w:rsidP="00314170">
      <w:pPr>
        <w:ind w:firstLine="567"/>
        <w:jc w:val="both"/>
        <w:rPr>
          <w:sz w:val="26"/>
          <w:szCs w:val="26"/>
        </w:rPr>
      </w:pPr>
      <w:r w:rsidRPr="002B05D5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DA6A51" w:rsidRPr="00D53014" w:rsidRDefault="00DA6A51" w:rsidP="00BB5794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D53014">
        <w:rPr>
          <w:sz w:val="26"/>
          <w:szCs w:val="26"/>
        </w:rPr>
        <w:t>С проектом постановления представлены заключение комитета по финансам и управления по экономике администрации города Пыть-Яха, заключение о проведении антикоррупционной экспертизы проекта постан</w:t>
      </w:r>
      <w:r>
        <w:rPr>
          <w:sz w:val="26"/>
          <w:szCs w:val="26"/>
        </w:rPr>
        <w:t xml:space="preserve">овления, пояснительная записка. </w:t>
      </w:r>
    </w:p>
    <w:p w:rsidR="00DA6A51" w:rsidRPr="00D53014" w:rsidRDefault="00DA6A51" w:rsidP="00BB5794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D53014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DA6A51" w:rsidRDefault="00DA6A51" w:rsidP="00BB579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вносятся изменения в основные мероприятия 2017 года по подпрограмме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«Профилактика правонарушений в сфере общественного порядка»:</w:t>
      </w:r>
    </w:p>
    <w:p w:rsidR="00DA6A51" w:rsidRDefault="00DA6A51" w:rsidP="00C70B0C">
      <w:pPr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ab/>
        <w:t xml:space="preserve">- перераспределены объемы финансирования между мероприятиями 1.5. «Обеспечение функционирования и развития систем видеонаблюдения в сфере безопасности дорожного движения, информирования населения» (-100,0 тыс. руб., средства местного бюджета) и </w:t>
      </w:r>
      <w:r>
        <w:rPr>
          <w:sz w:val="26"/>
          <w:szCs w:val="26"/>
        </w:rPr>
        <w:t>1.1. «Обеспечение функционирования и развития систем видеонаблюдения в наиболее криминогенных общественных местах и на улицах города Пыть-Яха»</w:t>
      </w:r>
      <w:r>
        <w:rPr>
          <w:spacing w:val="-9"/>
          <w:sz w:val="26"/>
          <w:szCs w:val="26"/>
        </w:rPr>
        <w:t xml:space="preserve"> (+100,0 тыс. руб., средства местного бюджета).</w:t>
      </w:r>
    </w:p>
    <w:p w:rsidR="00DA6A51" w:rsidRDefault="00DA6A51" w:rsidP="00C70B0C">
      <w:pPr>
        <w:pStyle w:val="ListParagraph"/>
        <w:ind w:left="0"/>
        <w:jc w:val="both"/>
        <w:rPr>
          <w:spacing w:val="-9"/>
          <w:sz w:val="26"/>
          <w:szCs w:val="26"/>
        </w:rPr>
      </w:pPr>
      <w:r>
        <w:rPr>
          <w:sz w:val="26"/>
          <w:szCs w:val="26"/>
        </w:rPr>
        <w:tab/>
        <w:t xml:space="preserve">Перераспределение объема финансирования </w:t>
      </w:r>
      <w:r>
        <w:rPr>
          <w:spacing w:val="-9"/>
          <w:sz w:val="26"/>
          <w:szCs w:val="26"/>
        </w:rPr>
        <w:t xml:space="preserve">между мероприятиями 1.5. «Обеспечение функционирования и развития систем видеонаблюдения в сфере безопасности дорожного движения, информирования населения» и </w:t>
      </w:r>
      <w:r>
        <w:rPr>
          <w:sz w:val="26"/>
          <w:szCs w:val="26"/>
        </w:rPr>
        <w:t xml:space="preserve">1.1. «Обеспечение функционирования и развития систем видеонаблюдения в наиболее криминогенных общественных местах и на улицах города Пыть-Яха» на сумму 100,0 тыс. руб., не влечет изменения общего объема финансирования по программе. </w:t>
      </w:r>
    </w:p>
    <w:p w:rsidR="00DA6A51" w:rsidRPr="00322088" w:rsidRDefault="00DA6A51" w:rsidP="00C70B0C">
      <w:pPr>
        <w:pStyle w:val="ListParagraph"/>
        <w:ind w:left="0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 xml:space="preserve"> </w:t>
      </w:r>
    </w:p>
    <w:p w:rsidR="00DA6A51" w:rsidRPr="002D112E" w:rsidRDefault="00DA6A51" w:rsidP="00481C4F">
      <w:pPr>
        <w:jc w:val="both"/>
        <w:rPr>
          <w:sz w:val="26"/>
          <w:szCs w:val="26"/>
        </w:rPr>
      </w:pPr>
      <w:r w:rsidRPr="002D112E">
        <w:rPr>
          <w:sz w:val="26"/>
          <w:szCs w:val="26"/>
        </w:rPr>
        <w:tab/>
        <w:t xml:space="preserve">Общий объем финансирования по программе в 2017 году </w:t>
      </w:r>
      <w:r>
        <w:rPr>
          <w:sz w:val="26"/>
          <w:szCs w:val="26"/>
        </w:rPr>
        <w:t xml:space="preserve">оставлен без </w:t>
      </w:r>
      <w:r w:rsidRPr="002D112E">
        <w:rPr>
          <w:sz w:val="26"/>
          <w:szCs w:val="26"/>
        </w:rPr>
        <w:t xml:space="preserve">изменений </w:t>
      </w:r>
      <w:r>
        <w:rPr>
          <w:sz w:val="26"/>
          <w:szCs w:val="26"/>
        </w:rPr>
        <w:t xml:space="preserve">и </w:t>
      </w:r>
      <w:r w:rsidRPr="002D112E">
        <w:rPr>
          <w:sz w:val="26"/>
          <w:szCs w:val="26"/>
        </w:rPr>
        <w:t xml:space="preserve">составит </w:t>
      </w:r>
      <w:r>
        <w:rPr>
          <w:sz w:val="26"/>
          <w:szCs w:val="26"/>
        </w:rPr>
        <w:t xml:space="preserve">7 459,2 </w:t>
      </w:r>
      <w:r w:rsidRPr="002D112E">
        <w:rPr>
          <w:sz w:val="26"/>
          <w:szCs w:val="26"/>
        </w:rPr>
        <w:t>тыс. руб.  (в т.ч. средства окружного бюджета 4</w:t>
      </w:r>
      <w:r>
        <w:rPr>
          <w:sz w:val="26"/>
          <w:szCs w:val="26"/>
        </w:rPr>
        <w:t xml:space="preserve"> </w:t>
      </w:r>
      <w:r w:rsidRPr="002D112E">
        <w:rPr>
          <w:sz w:val="26"/>
          <w:szCs w:val="26"/>
        </w:rPr>
        <w:t>250</w:t>
      </w:r>
      <w:r>
        <w:rPr>
          <w:sz w:val="26"/>
          <w:szCs w:val="26"/>
        </w:rPr>
        <w:t>,1</w:t>
      </w:r>
      <w:r w:rsidRPr="002D112E">
        <w:rPr>
          <w:sz w:val="26"/>
          <w:szCs w:val="26"/>
        </w:rPr>
        <w:t xml:space="preserve"> тыс. руб., средства местного бюджета </w:t>
      </w:r>
      <w:r>
        <w:rPr>
          <w:sz w:val="26"/>
          <w:szCs w:val="26"/>
        </w:rPr>
        <w:t>3 205,4</w:t>
      </w:r>
      <w:r w:rsidRPr="002D112E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 xml:space="preserve">средства федерального бюджета 3,7 </w:t>
      </w:r>
      <w:r w:rsidRPr="002D112E">
        <w:rPr>
          <w:sz w:val="26"/>
          <w:szCs w:val="26"/>
        </w:rPr>
        <w:t>тыс. руб.).</w:t>
      </w:r>
    </w:p>
    <w:p w:rsidR="00DA6A51" w:rsidRPr="00D53014" w:rsidRDefault="00DA6A51" w:rsidP="00481C4F">
      <w:pPr>
        <w:jc w:val="both"/>
        <w:rPr>
          <w:sz w:val="26"/>
          <w:szCs w:val="26"/>
        </w:rPr>
      </w:pPr>
      <w:r w:rsidRPr="002D112E">
        <w:rPr>
          <w:sz w:val="26"/>
          <w:szCs w:val="26"/>
        </w:rPr>
        <w:tab/>
      </w:r>
      <w:r w:rsidRPr="00D53014">
        <w:rPr>
          <w:sz w:val="26"/>
          <w:szCs w:val="26"/>
        </w:rPr>
        <w:t>Соответствующие изменения внесены</w:t>
      </w:r>
      <w:r>
        <w:rPr>
          <w:sz w:val="26"/>
          <w:szCs w:val="26"/>
        </w:rPr>
        <w:t xml:space="preserve"> в таблицу № 2 </w:t>
      </w:r>
      <w:r w:rsidRPr="00D53014">
        <w:rPr>
          <w:sz w:val="26"/>
          <w:szCs w:val="26"/>
        </w:rPr>
        <w:t xml:space="preserve"> «Перечень </w:t>
      </w:r>
      <w:r>
        <w:rPr>
          <w:sz w:val="26"/>
          <w:szCs w:val="26"/>
        </w:rPr>
        <w:t xml:space="preserve">основных </w:t>
      </w:r>
      <w:r w:rsidRPr="00D53014">
        <w:rPr>
          <w:sz w:val="26"/>
          <w:szCs w:val="26"/>
        </w:rPr>
        <w:t>мероприятий</w:t>
      </w:r>
      <w:r>
        <w:rPr>
          <w:sz w:val="26"/>
          <w:szCs w:val="26"/>
        </w:rPr>
        <w:t xml:space="preserve"> муниципальной </w:t>
      </w:r>
      <w:r w:rsidRPr="00D53014">
        <w:rPr>
          <w:sz w:val="26"/>
          <w:szCs w:val="26"/>
        </w:rPr>
        <w:t>программ</w:t>
      </w:r>
      <w:r>
        <w:rPr>
          <w:sz w:val="26"/>
          <w:szCs w:val="26"/>
        </w:rPr>
        <w:t>ы</w:t>
      </w:r>
      <w:r w:rsidRPr="00D53014">
        <w:rPr>
          <w:sz w:val="26"/>
          <w:szCs w:val="26"/>
        </w:rPr>
        <w:t>»</w:t>
      </w:r>
      <w:r>
        <w:rPr>
          <w:sz w:val="26"/>
          <w:szCs w:val="26"/>
        </w:rPr>
        <w:t xml:space="preserve"> и</w:t>
      </w:r>
      <w:r w:rsidRPr="00D53014">
        <w:rPr>
          <w:sz w:val="26"/>
          <w:szCs w:val="26"/>
        </w:rPr>
        <w:t xml:space="preserve"> в таблицу 3 «Оценка эффективности реализации муниципальной программы».</w:t>
      </w:r>
    </w:p>
    <w:p w:rsidR="00DA6A51" w:rsidRDefault="00DA6A51" w:rsidP="00522E39">
      <w:pPr>
        <w:spacing w:line="100" w:lineRule="atLeast"/>
        <w:ind w:firstLine="708"/>
        <w:jc w:val="both"/>
        <w:rPr>
          <w:sz w:val="26"/>
          <w:szCs w:val="26"/>
        </w:rPr>
      </w:pPr>
    </w:p>
    <w:p w:rsidR="00DA6A51" w:rsidRDefault="00DA6A51" w:rsidP="00B617BF">
      <w:pPr>
        <w:spacing w:line="100" w:lineRule="atLeast"/>
        <w:ind w:firstLine="708"/>
        <w:jc w:val="both"/>
        <w:rPr>
          <w:sz w:val="26"/>
          <w:szCs w:val="26"/>
        </w:rPr>
      </w:pPr>
      <w:r w:rsidRPr="002D112E">
        <w:rPr>
          <w:sz w:val="26"/>
          <w:szCs w:val="26"/>
        </w:rPr>
        <w:t>К проект</w:t>
      </w:r>
      <w:r>
        <w:rPr>
          <w:sz w:val="26"/>
          <w:szCs w:val="26"/>
        </w:rPr>
        <w:t xml:space="preserve">у постановления замечания и </w:t>
      </w:r>
      <w:r w:rsidRPr="002D112E">
        <w:rPr>
          <w:sz w:val="26"/>
          <w:szCs w:val="26"/>
        </w:rPr>
        <w:t>предложени</w:t>
      </w:r>
      <w:r>
        <w:rPr>
          <w:sz w:val="26"/>
          <w:szCs w:val="26"/>
        </w:rPr>
        <w:t>я отсутствуют.</w:t>
      </w:r>
    </w:p>
    <w:p w:rsidR="00DA6A51" w:rsidRDefault="00DA6A51" w:rsidP="00481C4F">
      <w:pPr>
        <w:jc w:val="both"/>
        <w:rPr>
          <w:sz w:val="26"/>
          <w:szCs w:val="26"/>
        </w:rPr>
      </w:pPr>
    </w:p>
    <w:p w:rsidR="00DA6A51" w:rsidRDefault="00DA6A51" w:rsidP="00481C4F">
      <w:pPr>
        <w:jc w:val="both"/>
        <w:rPr>
          <w:sz w:val="26"/>
          <w:szCs w:val="26"/>
        </w:rPr>
      </w:pPr>
    </w:p>
    <w:p w:rsidR="00DA6A51" w:rsidRPr="00D53014" w:rsidRDefault="00DA6A51" w:rsidP="007937AF">
      <w:pPr>
        <w:jc w:val="both"/>
        <w:rPr>
          <w:sz w:val="26"/>
          <w:szCs w:val="26"/>
        </w:rPr>
      </w:pPr>
      <w:r w:rsidRPr="00D53014">
        <w:rPr>
          <w:sz w:val="26"/>
          <w:szCs w:val="26"/>
        </w:rPr>
        <w:t>Инспектор</w:t>
      </w:r>
      <w:r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  <w:t xml:space="preserve">    </w:t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</w:r>
      <w:r w:rsidRPr="00D53014">
        <w:rPr>
          <w:sz w:val="26"/>
          <w:szCs w:val="26"/>
        </w:rPr>
        <w:tab/>
        <w:t xml:space="preserve">               </w:t>
      </w:r>
      <w:r w:rsidRPr="00D53014">
        <w:rPr>
          <w:sz w:val="26"/>
          <w:szCs w:val="26"/>
        </w:rPr>
        <w:tab/>
        <w:t xml:space="preserve">        </w:t>
      </w:r>
      <w:r w:rsidRPr="00D53014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>Р.А. Богданов</w:t>
      </w:r>
    </w:p>
    <w:sectPr w:rsidR="00DA6A51" w:rsidRPr="00D53014" w:rsidSect="00481C4F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A51" w:rsidRDefault="00DA6A51">
      <w:r>
        <w:separator/>
      </w:r>
    </w:p>
  </w:endnote>
  <w:endnote w:type="continuationSeparator" w:id="0">
    <w:p w:rsidR="00DA6A51" w:rsidRDefault="00DA6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51" w:rsidRDefault="00DA6A51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6A51" w:rsidRDefault="00DA6A51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51" w:rsidRDefault="00DA6A51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A6A51" w:rsidRDefault="00DA6A51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A51" w:rsidRDefault="00DA6A51">
      <w:r>
        <w:separator/>
      </w:r>
    </w:p>
  </w:footnote>
  <w:footnote w:type="continuationSeparator" w:id="0">
    <w:p w:rsidR="00DA6A51" w:rsidRDefault="00DA6A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C926A5F"/>
    <w:multiLevelType w:val="hybridMultilevel"/>
    <w:tmpl w:val="0DD65130"/>
    <w:lvl w:ilvl="0" w:tplc="54B03802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20A9F"/>
    <w:rsid w:val="00041027"/>
    <w:rsid w:val="00046EDC"/>
    <w:rsid w:val="00083768"/>
    <w:rsid w:val="000A4E3A"/>
    <w:rsid w:val="000B2E5A"/>
    <w:rsid w:val="000C2BB3"/>
    <w:rsid w:val="000D4864"/>
    <w:rsid w:val="000D6A72"/>
    <w:rsid w:val="001142F1"/>
    <w:rsid w:val="00164243"/>
    <w:rsid w:val="00184DE6"/>
    <w:rsid w:val="001E14D4"/>
    <w:rsid w:val="001F431C"/>
    <w:rsid w:val="00243B75"/>
    <w:rsid w:val="002B05D5"/>
    <w:rsid w:val="002B5474"/>
    <w:rsid w:val="002D112E"/>
    <w:rsid w:val="002E5328"/>
    <w:rsid w:val="002F35F8"/>
    <w:rsid w:val="00300280"/>
    <w:rsid w:val="00314170"/>
    <w:rsid w:val="00322088"/>
    <w:rsid w:val="00363911"/>
    <w:rsid w:val="0036461E"/>
    <w:rsid w:val="00404C29"/>
    <w:rsid w:val="004221FB"/>
    <w:rsid w:val="00481C4F"/>
    <w:rsid w:val="004959BF"/>
    <w:rsid w:val="004B21A1"/>
    <w:rsid w:val="004C6770"/>
    <w:rsid w:val="004E67FE"/>
    <w:rsid w:val="004F4F0F"/>
    <w:rsid w:val="00504CD8"/>
    <w:rsid w:val="00522E39"/>
    <w:rsid w:val="00526683"/>
    <w:rsid w:val="00540CC0"/>
    <w:rsid w:val="005422C5"/>
    <w:rsid w:val="00593716"/>
    <w:rsid w:val="00594E81"/>
    <w:rsid w:val="005B32A4"/>
    <w:rsid w:val="005C1C3D"/>
    <w:rsid w:val="005C2437"/>
    <w:rsid w:val="0060469F"/>
    <w:rsid w:val="00617A0B"/>
    <w:rsid w:val="0064177C"/>
    <w:rsid w:val="00663C99"/>
    <w:rsid w:val="0066640D"/>
    <w:rsid w:val="0069165E"/>
    <w:rsid w:val="006B1F3D"/>
    <w:rsid w:val="00750406"/>
    <w:rsid w:val="00791676"/>
    <w:rsid w:val="007937AF"/>
    <w:rsid w:val="007E3345"/>
    <w:rsid w:val="00837B65"/>
    <w:rsid w:val="0089767B"/>
    <w:rsid w:val="009624E8"/>
    <w:rsid w:val="00993B96"/>
    <w:rsid w:val="009B5FBC"/>
    <w:rsid w:val="009C114D"/>
    <w:rsid w:val="00A37ACE"/>
    <w:rsid w:val="00A40988"/>
    <w:rsid w:val="00A43A04"/>
    <w:rsid w:val="00A4700E"/>
    <w:rsid w:val="00AE010C"/>
    <w:rsid w:val="00AE5320"/>
    <w:rsid w:val="00B04496"/>
    <w:rsid w:val="00B617BF"/>
    <w:rsid w:val="00B80A7C"/>
    <w:rsid w:val="00B81D60"/>
    <w:rsid w:val="00B906B8"/>
    <w:rsid w:val="00BA0741"/>
    <w:rsid w:val="00BB21CC"/>
    <w:rsid w:val="00BB5794"/>
    <w:rsid w:val="00BB5FC2"/>
    <w:rsid w:val="00BC0652"/>
    <w:rsid w:val="00BC7C02"/>
    <w:rsid w:val="00BD3D15"/>
    <w:rsid w:val="00BD69E9"/>
    <w:rsid w:val="00BD7E8B"/>
    <w:rsid w:val="00C018CF"/>
    <w:rsid w:val="00C16658"/>
    <w:rsid w:val="00C169D7"/>
    <w:rsid w:val="00C37F62"/>
    <w:rsid w:val="00C5731D"/>
    <w:rsid w:val="00C70B0C"/>
    <w:rsid w:val="00CB142C"/>
    <w:rsid w:val="00CE28BA"/>
    <w:rsid w:val="00D37F99"/>
    <w:rsid w:val="00D53014"/>
    <w:rsid w:val="00D7313D"/>
    <w:rsid w:val="00D75691"/>
    <w:rsid w:val="00DA6A51"/>
    <w:rsid w:val="00DB1390"/>
    <w:rsid w:val="00DD7416"/>
    <w:rsid w:val="00E007C1"/>
    <w:rsid w:val="00E06C0B"/>
    <w:rsid w:val="00E36111"/>
    <w:rsid w:val="00EB53CA"/>
    <w:rsid w:val="00EB53E4"/>
    <w:rsid w:val="00F27C58"/>
    <w:rsid w:val="00F9408F"/>
    <w:rsid w:val="00FB2848"/>
    <w:rsid w:val="00FD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8B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CE2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E28BA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220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36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807</TotalTime>
  <Pages>2</Pages>
  <Words>664</Words>
  <Characters>3785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2017-07-24T10:16:00Z</cp:lastPrinted>
  <dcterms:created xsi:type="dcterms:W3CDTF">2017-07-14T07:26:00Z</dcterms:created>
  <dcterms:modified xsi:type="dcterms:W3CDTF">2017-10-13T06:18:00Z</dcterms:modified>
</cp:coreProperties>
</file>